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20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4137"/>
      </w:tblGrid>
      <w:tr w:rsidR="00170B6A" w:rsidRPr="00BB75EA" w14:paraId="6CA1E901" w14:textId="77777777" w:rsidTr="00243663">
        <w:tc>
          <w:tcPr>
            <w:tcW w:w="985" w:type="dxa"/>
          </w:tcPr>
          <w:p w14:paraId="12FA9FA2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45F742FCD8A045138E4F8F2E715F919C"/>
            </w:placeholder>
            <w:text/>
          </w:sdtPr>
          <w:sdtEndPr/>
          <w:sdtContent>
            <w:tc>
              <w:tcPr>
                <w:tcW w:w="4140" w:type="dxa"/>
              </w:tcPr>
              <w:p w14:paraId="33CAC738" w14:textId="3F135688" w:rsidR="00170B6A" w:rsidRPr="00BB75EA" w:rsidRDefault="00D843E4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</w:t>
                </w:r>
                <w:r w:rsidR="008B7C37">
                  <w:rPr>
                    <w:sz w:val="28"/>
                    <w:szCs w:val="28"/>
                  </w:rPr>
                  <w:t>0191</w:t>
                </w:r>
              </w:p>
            </w:tc>
          </w:sdtContent>
        </w:sdt>
        <w:tc>
          <w:tcPr>
            <w:tcW w:w="1358" w:type="dxa"/>
          </w:tcPr>
          <w:p w14:paraId="0549801F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rPr>
              <w:sz w:val="28"/>
              <w:szCs w:val="28"/>
            </w:rPr>
            <w:alias w:val="Published Date"/>
            <w:tag w:val="Published Date"/>
            <w:id w:val="-1612198693"/>
            <w:placeholder>
              <w:docPart w:val="53C97E34CDF84FA993AF4796B62297A3"/>
            </w:placeholder>
            <w:date w:fullDate="2022-04-20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137" w:type="dxa"/>
              </w:tcPr>
              <w:p w14:paraId="6FC4D164" w14:textId="4EAE86FA" w:rsidR="00170B6A" w:rsidRPr="00BB75EA" w:rsidRDefault="0076643D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April 20, 2022</w:t>
                </w:r>
              </w:p>
            </w:tc>
          </w:sdtContent>
        </w:sdt>
      </w:tr>
      <w:tr w:rsidR="00A86F82" w:rsidRPr="00BB75EA" w14:paraId="37CDB9B5" w14:textId="77777777" w:rsidTr="00243663">
        <w:tc>
          <w:tcPr>
            <w:tcW w:w="985" w:type="dxa"/>
          </w:tcPr>
          <w:p w14:paraId="1A74B8FC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rPr>
              <w:sz w:val="28"/>
              <w:szCs w:val="28"/>
            </w:rPr>
            <w:alias w:val="ECO Title"/>
            <w:tag w:val="ECO Title"/>
            <w:id w:val="1835954858"/>
            <w:placeholder>
              <w:docPart w:val="E913433ED5514101BE6E72E76F93D618"/>
            </w:placeholder>
            <w:text/>
          </w:sdtPr>
          <w:sdtEndPr/>
          <w:sdtContent>
            <w:tc>
              <w:tcPr>
                <w:tcW w:w="9635" w:type="dxa"/>
                <w:gridSpan w:val="3"/>
              </w:tcPr>
              <w:p w14:paraId="0AE96B80" w14:textId="19CAA5E4" w:rsidR="00A86F82" w:rsidRPr="00BB75EA" w:rsidRDefault="002C5626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Depth Rating Improvements</w:t>
                </w:r>
              </w:p>
            </w:tc>
          </w:sdtContent>
        </w:sdt>
      </w:tr>
    </w:tbl>
    <w:p w14:paraId="6A5A3509" w14:textId="77777777" w:rsidR="00BB75EA" w:rsidRDefault="00BB75EA" w:rsidP="0086338B">
      <w:pPr>
        <w:pStyle w:val="Heading1"/>
      </w:pPr>
    </w:p>
    <w:p w14:paraId="21B183C5" w14:textId="77777777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sdt>
      <w:sdtPr>
        <w:alias w:val="Details"/>
        <w:tag w:val="Details"/>
        <w:id w:val="-657150987"/>
        <w:placeholder>
          <w:docPart w:val="43DC0600C0D443A0B8A17BDDD6268F4A"/>
        </w:placeholder>
      </w:sdtPr>
      <w:sdtEndPr/>
      <w:sdtContent>
        <w:p w14:paraId="3218ECD1" w14:textId="0ACAEA19" w:rsidR="0086338B" w:rsidRDefault="002C5626" w:rsidP="0086338B">
          <w:pPr>
            <w:pStyle w:val="EntryText"/>
          </w:pPr>
          <w:r>
            <w:t>Add up-armor to crystals to improve depth rating</w:t>
          </w:r>
        </w:p>
      </w:sdtContent>
    </w:sdt>
    <w:p w14:paraId="0141D603" w14:textId="77777777" w:rsidR="00215ABD" w:rsidRDefault="00215ABD" w:rsidP="0086338B">
      <w:pPr>
        <w:pStyle w:val="EntryText"/>
      </w:pPr>
    </w:p>
    <w:p w14:paraId="55BBDA86" w14:textId="77777777" w:rsidR="0025273A" w:rsidRDefault="0025273A" w:rsidP="0086338B">
      <w:pPr>
        <w:pStyle w:val="EntryText"/>
      </w:pPr>
    </w:p>
    <w:p w14:paraId="22BB31AE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0"/>
        <w:gridCol w:w="5220"/>
        <w:gridCol w:w="900"/>
        <w:gridCol w:w="720"/>
        <w:gridCol w:w="900"/>
        <w:gridCol w:w="810"/>
      </w:tblGrid>
      <w:tr w:rsidR="007C2BE1" w14:paraId="2AC67876" w14:textId="77777777" w:rsidTr="008810B7">
        <w:trPr>
          <w:trHeight w:val="376"/>
        </w:trPr>
        <w:tc>
          <w:tcPr>
            <w:tcW w:w="1440" w:type="dxa"/>
            <w:shd w:val="clear" w:color="auto" w:fill="BFBFBF" w:themeFill="background1" w:themeFillShade="BF"/>
          </w:tcPr>
          <w:p w14:paraId="026DADD7" w14:textId="77777777" w:rsidR="007C2BE1" w:rsidRPr="004D5473" w:rsidRDefault="007C2BE1" w:rsidP="0080694C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5220" w:type="dxa"/>
            <w:shd w:val="clear" w:color="auto" w:fill="BFBFBF" w:themeFill="background1" w:themeFillShade="BF"/>
          </w:tcPr>
          <w:p w14:paraId="44B2CB7A" w14:textId="77777777" w:rsidR="007C2BE1" w:rsidRPr="004D5473" w:rsidRDefault="007C2BE1" w:rsidP="0080694C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1A34CDE8" w14:textId="77777777" w:rsidR="007C2BE1" w:rsidRPr="00C53F8F" w:rsidRDefault="007C2BE1" w:rsidP="0080694C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76CC0BCE" w14:textId="77777777" w:rsidR="007C2BE1" w:rsidRPr="00C53F8F" w:rsidRDefault="007C2BE1" w:rsidP="0080694C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0CEDC577" w14:textId="77777777" w:rsidR="007C2BE1" w:rsidRPr="00C53F8F" w:rsidRDefault="007C2BE1" w:rsidP="0080694C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18BD21CD" w14:textId="77777777" w:rsidR="007C2BE1" w:rsidRPr="007C2BE1" w:rsidRDefault="007C2BE1" w:rsidP="007C2BE1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4F090B" w14:paraId="53F490C0" w14:textId="77777777" w:rsidTr="008810B7">
        <w:trPr>
          <w:trHeight w:val="242"/>
        </w:trPr>
        <w:tc>
          <w:tcPr>
            <w:tcW w:w="1440" w:type="dxa"/>
            <w:vAlign w:val="center"/>
          </w:tcPr>
          <w:p w14:paraId="59F89D66" w14:textId="166A404E" w:rsidR="004F090B" w:rsidRDefault="000F447E" w:rsidP="004F090B">
            <w:pPr>
              <w:jc w:val="center"/>
            </w:pPr>
            <w:r>
              <w:t>70191</w:t>
            </w:r>
          </w:p>
        </w:tc>
        <w:tc>
          <w:tcPr>
            <w:tcW w:w="5220" w:type="dxa"/>
          </w:tcPr>
          <w:p w14:paraId="31BB31BD" w14:textId="25837F59" w:rsidR="004F090B" w:rsidRDefault="004F090B" w:rsidP="004F090B">
            <w:pPr>
              <w:jc w:val="left"/>
            </w:pPr>
          </w:p>
        </w:tc>
        <w:sdt>
          <w:sdtPr>
            <w:id w:val="1355162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56FF7C6" w14:textId="77777777" w:rsidR="004F090B" w:rsidRDefault="00E726BF" w:rsidP="004F09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65713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3815825" w14:textId="1795EEA7" w:rsidR="004F090B" w:rsidRDefault="00C265FA" w:rsidP="004F09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960136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41F6EF6" w14:textId="418BE04D" w:rsidR="004F090B" w:rsidRDefault="00C265FA" w:rsidP="004F090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74F0C64E" w14:textId="7E4E83C8" w:rsidR="004F090B" w:rsidRDefault="008B5CA6" w:rsidP="004F090B">
            <w:pPr>
              <w:jc w:val="center"/>
            </w:pPr>
            <w:r>
              <w:t>E</w:t>
            </w:r>
          </w:p>
        </w:tc>
      </w:tr>
      <w:tr w:rsidR="00C265FA" w14:paraId="26D7EC13" w14:textId="77777777" w:rsidTr="008810B7">
        <w:trPr>
          <w:trHeight w:val="242"/>
        </w:trPr>
        <w:tc>
          <w:tcPr>
            <w:tcW w:w="1440" w:type="dxa"/>
            <w:vAlign w:val="center"/>
          </w:tcPr>
          <w:p w14:paraId="3CEB6B56" w14:textId="66022310" w:rsidR="00C265FA" w:rsidRDefault="002C5626" w:rsidP="00C265FA">
            <w:pPr>
              <w:jc w:val="center"/>
            </w:pPr>
            <w:r>
              <w:t>70188</w:t>
            </w:r>
          </w:p>
        </w:tc>
        <w:tc>
          <w:tcPr>
            <w:tcW w:w="5220" w:type="dxa"/>
          </w:tcPr>
          <w:p w14:paraId="2E819C62" w14:textId="40B95100" w:rsidR="00C265FA" w:rsidRDefault="00C265FA" w:rsidP="00C265FA">
            <w:pPr>
              <w:jc w:val="left"/>
            </w:pPr>
          </w:p>
        </w:tc>
        <w:sdt>
          <w:sdtPr>
            <w:id w:val="589668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D5922C9" w14:textId="2D661A0A" w:rsidR="00C265FA" w:rsidRDefault="008F5AC3" w:rsidP="00C265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0" w:type="dxa"/>
            <w:vAlign w:val="center"/>
          </w:tcPr>
          <w:p w14:paraId="1F9841ED" w14:textId="43E75362" w:rsidR="00C265FA" w:rsidRDefault="003A70E9" w:rsidP="00C265FA">
            <w:pPr>
              <w:jc w:val="center"/>
            </w:pPr>
            <w:sdt>
              <w:sdtPr>
                <w:id w:val="-1667860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62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5626">
              <w:t xml:space="preserve"> </w:t>
            </w:r>
          </w:p>
        </w:tc>
        <w:sdt>
          <w:sdtPr>
            <w:id w:val="18270094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2F25F0D3" w14:textId="7C8B2AF5" w:rsidR="00C265FA" w:rsidRDefault="002C5626" w:rsidP="00C265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5D948C51" w14:textId="123BC698" w:rsidR="00C265FA" w:rsidRDefault="002C5626" w:rsidP="00C265FA">
            <w:pPr>
              <w:jc w:val="center"/>
            </w:pPr>
            <w:r>
              <w:t>G</w:t>
            </w:r>
          </w:p>
        </w:tc>
      </w:tr>
      <w:tr w:rsidR="008F5AC3" w14:paraId="7F4A4EED" w14:textId="77777777" w:rsidTr="008810B7">
        <w:trPr>
          <w:trHeight w:val="242"/>
        </w:trPr>
        <w:tc>
          <w:tcPr>
            <w:tcW w:w="1440" w:type="dxa"/>
            <w:vAlign w:val="center"/>
          </w:tcPr>
          <w:p w14:paraId="46A5E41E" w14:textId="0E411ABF" w:rsidR="008F5AC3" w:rsidRDefault="008F5AC3" w:rsidP="008F5AC3">
            <w:pPr>
              <w:jc w:val="center"/>
            </w:pPr>
            <w:r>
              <w:t>72247</w:t>
            </w:r>
          </w:p>
        </w:tc>
        <w:tc>
          <w:tcPr>
            <w:tcW w:w="5220" w:type="dxa"/>
          </w:tcPr>
          <w:p w14:paraId="652D2DA2" w14:textId="77777777" w:rsidR="008F5AC3" w:rsidRDefault="008F5AC3" w:rsidP="008F5AC3">
            <w:pPr>
              <w:jc w:val="left"/>
            </w:pPr>
          </w:p>
        </w:tc>
        <w:sdt>
          <w:sdtPr>
            <w:id w:val="1165440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00" w:type="dxa"/>
                <w:vAlign w:val="center"/>
              </w:tcPr>
              <w:p w14:paraId="113C9EC9" w14:textId="7AB72BD8" w:rsidR="008F5AC3" w:rsidRDefault="008F5AC3" w:rsidP="008F5AC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0" w:type="dxa"/>
            <w:vAlign w:val="center"/>
          </w:tcPr>
          <w:p w14:paraId="5DA42CF4" w14:textId="5A139545" w:rsidR="008F5AC3" w:rsidRDefault="008F5AC3" w:rsidP="008F5AC3">
            <w:pPr>
              <w:jc w:val="center"/>
            </w:pPr>
            <w:sdt>
              <w:sdtPr>
                <w:id w:val="1991282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</w:p>
        </w:tc>
        <w:sdt>
          <w:sdtPr>
            <w:id w:val="-1721436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00" w:type="dxa"/>
                <w:vAlign w:val="center"/>
              </w:tcPr>
              <w:p w14:paraId="7E5D85B9" w14:textId="3C525A00" w:rsidR="008F5AC3" w:rsidRDefault="008F5AC3" w:rsidP="008F5AC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64DFF86D" w14:textId="5FC6A592" w:rsidR="008F5AC3" w:rsidRDefault="008F5AC3" w:rsidP="008F5AC3">
            <w:pPr>
              <w:jc w:val="center"/>
            </w:pPr>
            <w:r>
              <w:t>C</w:t>
            </w:r>
          </w:p>
        </w:tc>
      </w:tr>
    </w:tbl>
    <w:p w14:paraId="4C76069E" w14:textId="77777777" w:rsidR="007C2BE1" w:rsidRPr="00215ABD" w:rsidRDefault="007C2BE1" w:rsidP="00215ABD"/>
    <w:p w14:paraId="66E8B2D6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135080344"/>
        <w:placeholder>
          <w:docPart w:val="45F742FCD8A045138E4F8F2E715F919C"/>
        </w:placeholder>
      </w:sdtPr>
      <w:sdtEndPr/>
      <w:sdtContent>
        <w:sdt>
          <w:sdtPr>
            <w:alias w:val="Details"/>
            <w:tag w:val="Details"/>
            <w:id w:val="388616483"/>
            <w:placeholder>
              <w:docPart w:val="0DBB03AD15C244128907389926734C80"/>
            </w:placeholder>
          </w:sdtPr>
          <w:sdtEndPr/>
          <w:sdtContent>
            <w:p w14:paraId="5399940C" w14:textId="77777777" w:rsidR="0076643D" w:rsidRDefault="0076643D" w:rsidP="008B5CA6">
              <w:pPr>
                <w:pStyle w:val="EntryText"/>
              </w:pPr>
              <w:r>
                <w:t xml:space="preserve">During a deep (&gt;1km) dive communications were lost to the ROV.  </w:t>
              </w:r>
            </w:p>
            <w:p w14:paraId="1695F005" w14:textId="77777777" w:rsidR="0076643D" w:rsidRDefault="0076643D" w:rsidP="008B5CA6">
              <w:pPr>
                <w:pStyle w:val="EntryText"/>
              </w:pPr>
              <w:r>
                <w:t>This was traced to crushing of metal cased crystals on the PCBs.  Notable on the ethernet hub and long haul modem board.</w:t>
              </w:r>
            </w:p>
            <w:p w14:paraId="6DF5EEE5" w14:textId="77777777" w:rsidR="0076643D" w:rsidRDefault="0076643D" w:rsidP="008B5CA6">
              <w:pPr>
                <w:pStyle w:val="EntryText"/>
              </w:pPr>
            </w:p>
            <w:p w14:paraId="0F092B53" w14:textId="77777777" w:rsidR="0076643D" w:rsidRDefault="0076643D" w:rsidP="008B5CA6">
              <w:pPr>
                <w:pStyle w:val="EntryText"/>
              </w:pPr>
              <w:r>
                <w:t>Adding a stiffing member on top of the crystals protects them from stress induced failures.   A small laminate (PCB substrate) was fabricated and epoxied on top of the crystals.</w:t>
              </w:r>
            </w:p>
            <w:p w14:paraId="56E60699" w14:textId="77777777" w:rsidR="0076643D" w:rsidRDefault="0076643D" w:rsidP="008B5CA6">
              <w:pPr>
                <w:pStyle w:val="EntryText"/>
              </w:pPr>
            </w:p>
            <w:p w14:paraId="7A32F974" w14:textId="77777777" w:rsidR="0076643D" w:rsidRDefault="0076643D" w:rsidP="0076643D">
              <w:pPr>
                <w:pStyle w:val="EntryText"/>
                <w:jc w:val="center"/>
              </w:pPr>
              <w:r>
                <w:rPr>
                  <w:rFonts w:eastAsia="Times New Roman"/>
                  <w:noProof/>
                </w:rPr>
                <w:lastRenderedPageBreak/>
                <w:drawing>
                  <wp:inline distT="0" distB="0" distL="0" distR="0" wp14:anchorId="4FD12955" wp14:editId="262B91E6">
                    <wp:extent cx="3562350" cy="2533650"/>
                    <wp:effectExtent l="0" t="0" r="0" b="0"/>
                    <wp:docPr id="449" name="Picture 4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 r:link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2083" t="39219" b="19218"/>
                            <a:stretch/>
                          </pic:blipFill>
                          <pic:spPr bwMode="auto">
                            <a:xfrm>
                              <a:off x="0" y="0"/>
                              <a:ext cx="3562350" cy="2533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p>
            <w:p w14:paraId="4F11E4C0" w14:textId="77777777" w:rsidR="0076643D" w:rsidRDefault="0076643D" w:rsidP="0076643D">
              <w:pPr>
                <w:pStyle w:val="EntryText"/>
                <w:jc w:val="center"/>
              </w:pPr>
            </w:p>
            <w:p w14:paraId="7A0D674D" w14:textId="0C36DCCE" w:rsidR="00215ABD" w:rsidRDefault="0076643D" w:rsidP="0076643D">
              <w:pPr>
                <w:pStyle w:val="EntryText"/>
                <w:jc w:val="left"/>
              </w:pPr>
              <w:r>
                <w:t>In tank pressure tests validated the improvement (3000psi).  Multiple deep dive operations in excess of 1km have been accomplished with reworked comms modules.</w:t>
              </w:r>
            </w:p>
          </w:sdtContent>
        </w:sdt>
      </w:sdtContent>
    </w:sdt>
    <w:p w14:paraId="6F40E4B0" w14:textId="77777777" w:rsidR="00E80915" w:rsidRDefault="00E80915" w:rsidP="00E80915">
      <w:pPr>
        <w:pStyle w:val="Heading2"/>
        <w:numPr>
          <w:ilvl w:val="0"/>
          <w:numId w:val="0"/>
        </w:numPr>
        <w:ind w:left="468"/>
        <w:rPr>
          <w:rStyle w:val="Heading2Char"/>
          <w:b/>
          <w:bCs/>
        </w:rPr>
      </w:pPr>
    </w:p>
    <w:p w14:paraId="27922D8C" w14:textId="77777777" w:rsidR="00A17D35" w:rsidRPr="00215ABD" w:rsidRDefault="00A17D35" w:rsidP="00A17D35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alias w:val="Details"/>
        <w:tag w:val="Details"/>
        <w:id w:val="433252270"/>
        <w:placeholder>
          <w:docPart w:val="EA937E26DA1F481FB5F6D701DF62F661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18C6B58E29D84A9393DA4C088E794D6B"/>
            </w:placeholder>
          </w:sdtPr>
          <w:sdtEndPr/>
          <w:sdtContent>
            <w:p w14:paraId="0AC88AA3" w14:textId="3C4E5F71" w:rsidR="008B5CA6" w:rsidRDefault="0076643D" w:rsidP="008B5CA6">
              <w:pPr>
                <w:pStyle w:val="EntryText"/>
              </w:pPr>
              <w:r>
                <w:t>Rework failed and FA stock as needed</w:t>
              </w:r>
            </w:p>
            <w:p w14:paraId="25B040A7" w14:textId="35C5CD88" w:rsidR="0076643D" w:rsidRDefault="0076643D" w:rsidP="008B5CA6">
              <w:pPr>
                <w:pStyle w:val="EntryText"/>
              </w:pPr>
              <w:r>
                <w:t>Implement change in all WIP</w:t>
              </w:r>
            </w:p>
            <w:p w14:paraId="4A7B385A" w14:textId="3D80A1AC" w:rsidR="00A17D35" w:rsidRPr="008E51AD" w:rsidRDefault="003A70E9" w:rsidP="00A17D35">
              <w:pPr>
                <w:pStyle w:val="EntryText"/>
              </w:pPr>
            </w:p>
          </w:sdtContent>
        </w:sdt>
      </w:sdtContent>
    </w:sdt>
    <w:p w14:paraId="742DA3D1" w14:textId="77777777" w:rsidR="0025273A" w:rsidRDefault="0025273A">
      <w:pPr>
        <w:spacing w:line="276" w:lineRule="auto"/>
        <w:jc w:val="left"/>
      </w:pPr>
    </w:p>
    <w:p w14:paraId="15F281F0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7042"/>
        <w:gridCol w:w="1331"/>
        <w:gridCol w:w="2242"/>
      </w:tblGrid>
      <w:tr w:rsidR="00F15793" w:rsidRPr="00D67864" w14:paraId="741E166A" w14:textId="77777777" w:rsidTr="002A61F4">
        <w:trPr>
          <w:trHeight w:val="422"/>
        </w:trPr>
        <w:tc>
          <w:tcPr>
            <w:tcW w:w="7042" w:type="dxa"/>
            <w:shd w:val="clear" w:color="auto" w:fill="BFBFBF" w:themeFill="background1" w:themeFillShade="BF"/>
          </w:tcPr>
          <w:p w14:paraId="136F9527" w14:textId="77777777"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14:paraId="3AB9BF27" w14:textId="77777777"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2242" w:type="dxa"/>
            <w:shd w:val="clear" w:color="auto" w:fill="BFBFBF" w:themeFill="background1" w:themeFillShade="BF"/>
          </w:tcPr>
          <w:p w14:paraId="02E707AC" w14:textId="77777777"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F15793" w14:paraId="716A56F1" w14:textId="77777777" w:rsidTr="002A61F4">
        <w:trPr>
          <w:trHeight w:val="399"/>
        </w:trPr>
        <w:sdt>
          <w:sdtPr>
            <w:id w:val="-1971043163"/>
            <w:placeholder>
              <w:docPart w:val="C2D953E744C94FE9900A4BA2AC3BFFCC"/>
            </w:placeholder>
            <w:text/>
          </w:sdtPr>
          <w:sdtEndPr/>
          <w:sdtContent>
            <w:tc>
              <w:tcPr>
                <w:tcW w:w="7042" w:type="dxa"/>
              </w:tcPr>
              <w:p w14:paraId="414EE4E9" w14:textId="77777777" w:rsidR="00F15793" w:rsidRDefault="007E00BA" w:rsidP="00F15793">
                <w:r>
                  <w:t xml:space="preserve">Update </w:t>
                </w:r>
                <w:r w:rsidR="002A61F4">
                  <w:t>BOM in Epicor</w:t>
                </w:r>
              </w:p>
            </w:tc>
          </w:sdtContent>
        </w:sdt>
        <w:sdt>
          <w:sdtPr>
            <w:id w:val="2087713796"/>
            <w:placeholder>
              <w:docPart w:val="8A33ADC55B2549E6B03238BA989A5157"/>
            </w:placeholder>
            <w:text/>
          </w:sdtPr>
          <w:sdtEndPr/>
          <w:sdtContent>
            <w:tc>
              <w:tcPr>
                <w:tcW w:w="1331" w:type="dxa"/>
              </w:tcPr>
              <w:p w14:paraId="0AB0878E" w14:textId="77777777" w:rsidR="00F15793" w:rsidRDefault="002A61F4" w:rsidP="00F15793">
                <w:r>
                  <w:t>Engineering</w:t>
                </w:r>
              </w:p>
            </w:tc>
          </w:sdtContent>
        </w:sdt>
        <w:sdt>
          <w:sdtPr>
            <w:id w:val="1101070738"/>
            <w:placeholder>
              <w:docPart w:val="593AE195C0444739998D3ACEBC60ACD0"/>
            </w:placeholder>
            <w:text/>
          </w:sdtPr>
          <w:sdtEndPr/>
          <w:sdtContent>
            <w:tc>
              <w:tcPr>
                <w:tcW w:w="2242" w:type="dxa"/>
              </w:tcPr>
              <w:p w14:paraId="314CFBF3" w14:textId="12B7BE43" w:rsidR="00F15793" w:rsidRDefault="004F5344" w:rsidP="00F15793">
                <w:r>
                  <w:t>JRK</w:t>
                </w:r>
              </w:p>
            </w:tc>
          </w:sdtContent>
        </w:sdt>
      </w:tr>
      <w:tr w:rsidR="002A61F4" w14:paraId="6F9DDD60" w14:textId="77777777" w:rsidTr="002A61F4">
        <w:trPr>
          <w:trHeight w:val="399"/>
        </w:trPr>
        <w:tc>
          <w:tcPr>
            <w:tcW w:w="7042" w:type="dxa"/>
          </w:tcPr>
          <w:p w14:paraId="17964833" w14:textId="77777777" w:rsidR="002A61F4" w:rsidRDefault="002A61F4" w:rsidP="002A61F4">
            <w:r>
              <w:t>Update Part and Assembly Revisions in Epicor</w:t>
            </w:r>
          </w:p>
        </w:tc>
        <w:tc>
          <w:tcPr>
            <w:tcW w:w="1331" w:type="dxa"/>
          </w:tcPr>
          <w:p w14:paraId="7B5C8EB0" w14:textId="77777777" w:rsidR="002A61F4" w:rsidRDefault="002A61F4" w:rsidP="002A61F4">
            <w:r>
              <w:t>Engineering</w:t>
            </w:r>
          </w:p>
        </w:tc>
        <w:tc>
          <w:tcPr>
            <w:tcW w:w="2242" w:type="dxa"/>
          </w:tcPr>
          <w:p w14:paraId="28DADEB0" w14:textId="16BA8CDC" w:rsidR="002A61F4" w:rsidRDefault="004F5344" w:rsidP="002A61F4">
            <w:r>
              <w:t>JRK</w:t>
            </w:r>
          </w:p>
        </w:tc>
      </w:tr>
    </w:tbl>
    <w:p w14:paraId="1642AB1B" w14:textId="77777777" w:rsidR="00215ABD" w:rsidRDefault="00215ABD" w:rsidP="00215ABD">
      <w:pPr>
        <w:pStyle w:val="Heading2"/>
        <w:numPr>
          <w:ilvl w:val="0"/>
          <w:numId w:val="0"/>
        </w:numPr>
        <w:ind w:left="468"/>
      </w:pPr>
    </w:p>
    <w:p w14:paraId="16AAEEC5" w14:textId="77777777" w:rsidR="00215ABD" w:rsidRDefault="00215ABD" w:rsidP="00215ABD">
      <w:pPr>
        <w:pStyle w:val="Heading2"/>
        <w:numPr>
          <w:ilvl w:val="0"/>
          <w:numId w:val="0"/>
        </w:numPr>
        <w:ind w:left="468"/>
      </w:pPr>
    </w:p>
    <w:p w14:paraId="5212F923" w14:textId="77777777" w:rsidR="00A33736" w:rsidRPr="00A33736" w:rsidRDefault="0086338B" w:rsidP="00A33736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248"/>
      </w:tblGrid>
      <w:tr w:rsidR="00A33736" w:rsidRPr="00A00248" w14:paraId="2B48DA01" w14:textId="77777777" w:rsidTr="00215ABD">
        <w:trPr>
          <w:cantSplit/>
          <w:tblHeader/>
        </w:trPr>
        <w:tc>
          <w:tcPr>
            <w:tcW w:w="3941" w:type="pct"/>
            <w:shd w:val="clear" w:color="000000" w:fill="D9D9D9"/>
            <w:hideMark/>
          </w:tcPr>
          <w:p w14:paraId="3CEC87A3" w14:textId="77777777"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059" w:type="pct"/>
            <w:shd w:val="clear" w:color="000000" w:fill="D9D9D9"/>
            <w:noWrap/>
            <w:hideMark/>
          </w:tcPr>
          <w:p w14:paraId="591C3C79" w14:textId="77777777"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6944A3DB" w14:textId="77777777" w:rsidTr="00215ABD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placeholder>
              <w:docPart w:val="567D1E63AC284C6D9AA2C899AFF53304"/>
            </w:placeholder>
            <w:text/>
          </w:sdtPr>
          <w:sdtEndPr/>
          <w:sdtContent>
            <w:tc>
              <w:tcPr>
                <w:tcW w:w="3941" w:type="pct"/>
                <w:shd w:val="clear" w:color="auto" w:fill="auto"/>
                <w:vAlign w:val="center"/>
                <w:hideMark/>
              </w:tcPr>
              <w:p w14:paraId="24E02F5B" w14:textId="475F4A6A" w:rsidR="00A33736" w:rsidRPr="00C934E1" w:rsidRDefault="00E80915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WI-701</w:t>
                </w:r>
                <w:r w:rsidR="008B7C37">
                  <w:rPr>
                    <w:rFonts w:asciiTheme="minorHAnsi" w:hAnsiTheme="minorHAnsi"/>
                    <w:sz w:val="22"/>
                  </w:rPr>
                  <w:t>91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33B59FFE59134E2FAB9F24B74A910220"/>
            </w:placeholder>
            <w:text/>
          </w:sdtPr>
          <w:sdtEndPr/>
          <w:sdtContent>
            <w:tc>
              <w:tcPr>
                <w:tcW w:w="1059" w:type="pct"/>
                <w:shd w:val="clear" w:color="auto" w:fill="auto"/>
                <w:noWrap/>
                <w:vAlign w:val="center"/>
                <w:hideMark/>
              </w:tcPr>
              <w:p w14:paraId="47858B7A" w14:textId="00F2CADF" w:rsidR="00A33736" w:rsidRPr="00C934E1" w:rsidRDefault="00DC712F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D</w:t>
                </w:r>
              </w:p>
            </w:tc>
          </w:sdtContent>
        </w:sdt>
      </w:tr>
      <w:tr w:rsidR="00E6616F" w:rsidRPr="00C934E1" w14:paraId="50EC8DE3" w14:textId="77777777" w:rsidTr="00215ABD">
        <w:trPr>
          <w:cantSplit/>
          <w:trHeight w:val="144"/>
        </w:trPr>
        <w:tc>
          <w:tcPr>
            <w:tcW w:w="3941" w:type="pct"/>
            <w:shd w:val="clear" w:color="auto" w:fill="auto"/>
            <w:vAlign w:val="center"/>
          </w:tcPr>
          <w:p w14:paraId="2C95230C" w14:textId="26E97FE4" w:rsidR="00E6616F" w:rsidRDefault="00ED53A4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WI-72247</w:t>
            </w:r>
          </w:p>
        </w:tc>
        <w:tc>
          <w:tcPr>
            <w:tcW w:w="1059" w:type="pct"/>
            <w:shd w:val="clear" w:color="auto" w:fill="auto"/>
            <w:noWrap/>
            <w:vAlign w:val="center"/>
          </w:tcPr>
          <w:p w14:paraId="706E4226" w14:textId="66DC1C6D" w:rsidR="00E6616F" w:rsidRDefault="00ED53A4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C</w:t>
            </w:r>
          </w:p>
        </w:tc>
      </w:tr>
    </w:tbl>
    <w:p w14:paraId="597EAC98" w14:textId="77777777" w:rsidR="00493168" w:rsidRDefault="00493168" w:rsidP="00493168"/>
    <w:p w14:paraId="6BB01ACF" w14:textId="77777777" w:rsidR="00BB75EA" w:rsidRDefault="00BB75EA" w:rsidP="00BB75EA">
      <w:pPr>
        <w:pStyle w:val="Heading2"/>
      </w:pPr>
      <w:r w:rsidRPr="00215ABD">
        <w:lastRenderedPageBreak/>
        <w:t>Revision History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348"/>
        <w:gridCol w:w="4948"/>
        <w:gridCol w:w="2520"/>
      </w:tblGrid>
      <w:tr w:rsidR="00BB75EA" w:rsidRPr="00B87714" w14:paraId="77F9C870" w14:textId="77777777" w:rsidTr="00215ABD">
        <w:tc>
          <w:tcPr>
            <w:tcW w:w="847" w:type="pct"/>
            <w:shd w:val="clear" w:color="auto" w:fill="auto"/>
          </w:tcPr>
          <w:p w14:paraId="5E015E00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(mm-dd-yyyy)</w:t>
            </w:r>
          </w:p>
        </w:tc>
        <w:tc>
          <w:tcPr>
            <w:tcW w:w="635" w:type="pct"/>
            <w:shd w:val="clear" w:color="auto" w:fill="auto"/>
          </w:tcPr>
          <w:p w14:paraId="758007EE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331" w:type="pct"/>
            <w:shd w:val="clear" w:color="auto" w:fill="auto"/>
          </w:tcPr>
          <w:p w14:paraId="4BBD1ECF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1187" w:type="pct"/>
            <w:shd w:val="clear" w:color="auto" w:fill="auto"/>
          </w:tcPr>
          <w:p w14:paraId="3153D406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0ECDD552" w14:textId="77777777" w:rsidTr="00215ABD">
        <w:tc>
          <w:tcPr>
            <w:tcW w:w="847" w:type="pct"/>
            <w:shd w:val="clear" w:color="auto" w:fill="auto"/>
          </w:tcPr>
          <w:p w14:paraId="448B5DDC" w14:textId="01F759A9" w:rsidR="00BB75EA" w:rsidRPr="00B87714" w:rsidRDefault="008B5CA6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03/03/2022</w:t>
            </w:r>
          </w:p>
        </w:tc>
        <w:tc>
          <w:tcPr>
            <w:tcW w:w="635" w:type="pct"/>
            <w:shd w:val="clear" w:color="auto" w:fill="auto"/>
          </w:tcPr>
          <w:p w14:paraId="319C8D6D" w14:textId="77777777" w:rsidR="00BB75EA" w:rsidRPr="00B87714" w:rsidRDefault="00E80915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-</w:t>
            </w:r>
          </w:p>
        </w:tc>
        <w:tc>
          <w:tcPr>
            <w:tcW w:w="2331" w:type="pct"/>
            <w:shd w:val="clear" w:color="auto" w:fill="auto"/>
          </w:tcPr>
          <w:p w14:paraId="5DEA5388" w14:textId="77777777" w:rsidR="00BB75EA" w:rsidRPr="00B87714" w:rsidRDefault="00E80915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Initial Release</w:t>
            </w:r>
          </w:p>
        </w:tc>
        <w:tc>
          <w:tcPr>
            <w:tcW w:w="1187" w:type="pct"/>
            <w:shd w:val="clear" w:color="auto" w:fill="auto"/>
          </w:tcPr>
          <w:p w14:paraId="01936672" w14:textId="6148EAA2" w:rsidR="00BB75EA" w:rsidRPr="00B87714" w:rsidRDefault="008B5CA6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aeg</w:t>
            </w:r>
          </w:p>
        </w:tc>
      </w:tr>
      <w:tr w:rsidR="00BB75EA" w:rsidRPr="00B87714" w14:paraId="7891F035" w14:textId="77777777" w:rsidTr="00215ABD">
        <w:tc>
          <w:tcPr>
            <w:tcW w:w="847" w:type="pct"/>
            <w:shd w:val="clear" w:color="auto" w:fill="auto"/>
          </w:tcPr>
          <w:p w14:paraId="097D5D38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14:paraId="296DF5B0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331" w:type="pct"/>
            <w:shd w:val="clear" w:color="auto" w:fill="auto"/>
          </w:tcPr>
          <w:p w14:paraId="7A7735F1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187" w:type="pct"/>
            <w:shd w:val="clear" w:color="auto" w:fill="auto"/>
          </w:tcPr>
          <w:p w14:paraId="4A5D4E4E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14:paraId="6E1B78A4" w14:textId="77777777" w:rsidTr="00215ABD">
        <w:tc>
          <w:tcPr>
            <w:tcW w:w="847" w:type="pct"/>
            <w:shd w:val="clear" w:color="auto" w:fill="auto"/>
          </w:tcPr>
          <w:p w14:paraId="11B91459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14:paraId="044E4DD0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331" w:type="pct"/>
            <w:shd w:val="clear" w:color="auto" w:fill="auto"/>
          </w:tcPr>
          <w:p w14:paraId="4B0BCFDF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187" w:type="pct"/>
            <w:shd w:val="clear" w:color="auto" w:fill="auto"/>
          </w:tcPr>
          <w:p w14:paraId="1F327767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2EF01DB2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4CB001B7" w14:textId="77777777" w:rsidR="00493168" w:rsidRDefault="00493168" w:rsidP="00AF37FE">
      <w:pPr>
        <w:pStyle w:val="EndOfOrder"/>
      </w:pPr>
    </w:p>
    <w:sectPr w:rsidR="00493168" w:rsidSect="008D4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DE5B" w14:textId="77777777" w:rsidR="003A70E9" w:rsidRDefault="003A70E9" w:rsidP="00EB2AA5">
      <w:pPr>
        <w:spacing w:after="0"/>
      </w:pPr>
      <w:r>
        <w:separator/>
      </w:r>
    </w:p>
  </w:endnote>
  <w:endnote w:type="continuationSeparator" w:id="0">
    <w:p w14:paraId="6A1AFD4B" w14:textId="77777777" w:rsidR="003A70E9" w:rsidRDefault="003A70E9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7490" w14:textId="77777777" w:rsidR="002C5626" w:rsidRDefault="002C5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C64E" w14:textId="77777777" w:rsidR="006A69F8" w:rsidRDefault="00EB7B89" w:rsidP="006A69F8">
    <w:pPr>
      <w:pStyle w:val="Footer"/>
    </w:pPr>
    <w:r>
      <w:t>© 2018</w:t>
    </w:r>
    <w:r w:rsidR="006A69F8">
      <w:t xml:space="preserve"> VideoRay,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58C76943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751E21C1" w14:textId="77777777"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95EB" w14:textId="77777777" w:rsidR="002C5626" w:rsidRDefault="002C5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F81C9" w14:textId="77777777" w:rsidR="003A70E9" w:rsidRDefault="003A70E9" w:rsidP="00EB2AA5">
      <w:pPr>
        <w:spacing w:after="0"/>
      </w:pPr>
      <w:r>
        <w:separator/>
      </w:r>
    </w:p>
  </w:footnote>
  <w:footnote w:type="continuationSeparator" w:id="0">
    <w:p w14:paraId="425882C3" w14:textId="77777777" w:rsidR="003A70E9" w:rsidRDefault="003A70E9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C0D7" w14:textId="77777777" w:rsidR="002C5626" w:rsidRDefault="002C56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158"/>
      <w:gridCol w:w="1980"/>
      <w:gridCol w:w="990"/>
      <w:gridCol w:w="900"/>
      <w:gridCol w:w="1080"/>
      <w:gridCol w:w="1530"/>
      <w:gridCol w:w="960"/>
    </w:tblGrid>
    <w:tr w:rsidR="00BB75EA" w:rsidRPr="002469AC" w14:paraId="03B91A3C" w14:textId="77777777" w:rsidTr="00E043FA">
      <w:trPr>
        <w:trHeight w:val="350"/>
      </w:trPr>
      <w:tc>
        <w:tcPr>
          <w:tcW w:w="3158" w:type="dxa"/>
          <w:vMerge w:val="restart"/>
          <w:shd w:val="clear" w:color="auto" w:fill="auto"/>
        </w:tcPr>
        <w:p w14:paraId="01D38B83" w14:textId="77777777"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0B55430E" wp14:editId="60FA2A87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  <w:shd w:val="clear" w:color="auto" w:fill="auto"/>
          <w:vAlign w:val="center"/>
        </w:tcPr>
        <w:p w14:paraId="2B9BDABC" w14:textId="77777777" w:rsidR="00BB75EA" w:rsidRPr="00BB75EA" w:rsidRDefault="000870A8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990" w:type="dxa"/>
          <w:shd w:val="clear" w:color="auto" w:fill="auto"/>
          <w:vAlign w:val="center"/>
        </w:tcPr>
        <w:p w14:paraId="15233658" w14:textId="4258C4BD" w:rsidR="00BB75EA" w:rsidRPr="00BB75EA" w:rsidRDefault="009F04A4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A93837">
            <w:rPr>
              <w:rFonts w:ascii="Calibri" w:eastAsia="Calibri" w:hAnsi="Calibri"/>
              <w:sz w:val="20"/>
              <w:szCs w:val="20"/>
            </w:rPr>
            <w:t>7</w:t>
          </w:r>
          <w:r w:rsidR="008B7C37">
            <w:rPr>
              <w:rFonts w:ascii="Calibri" w:eastAsia="Calibri" w:hAnsi="Calibri"/>
              <w:sz w:val="20"/>
              <w:szCs w:val="20"/>
            </w:rPr>
            <w:t>0191</w:t>
          </w:r>
          <w:r w:rsidR="00A93837">
            <w:rPr>
              <w:rFonts w:ascii="Calibri" w:eastAsia="Calibri" w:hAnsi="Calibri"/>
              <w:sz w:val="20"/>
              <w:szCs w:val="20"/>
            </w:rPr>
            <w:t>-00</w:t>
          </w:r>
          <w:r w:rsidR="002C5626">
            <w:rPr>
              <w:rFonts w:ascii="Calibri" w:eastAsia="Calibri" w:hAnsi="Calibri"/>
              <w:sz w:val="20"/>
              <w:szCs w:val="20"/>
            </w:rPr>
            <w:t>5</w:t>
          </w:r>
        </w:p>
      </w:tc>
      <w:tc>
        <w:tcPr>
          <w:tcW w:w="900" w:type="dxa"/>
          <w:vMerge w:val="restart"/>
          <w:shd w:val="clear" w:color="auto" w:fill="auto"/>
          <w:vAlign w:val="center"/>
        </w:tcPr>
        <w:p w14:paraId="02E8827F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Date: </w:t>
          </w:r>
        </w:p>
      </w:tc>
      <w:tc>
        <w:tcPr>
          <w:tcW w:w="1080" w:type="dxa"/>
          <w:vMerge w:val="restart"/>
          <w:shd w:val="clear" w:color="auto" w:fill="auto"/>
          <w:vAlign w:val="center"/>
        </w:tcPr>
        <w:p w14:paraId="2CE30247" w14:textId="70E0DD09" w:rsidR="00BB75EA" w:rsidRPr="00BB75EA" w:rsidRDefault="002C5626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03/03/22</w:t>
          </w:r>
        </w:p>
      </w:tc>
      <w:tc>
        <w:tcPr>
          <w:tcW w:w="1530" w:type="dxa"/>
          <w:vMerge w:val="restart"/>
          <w:shd w:val="clear" w:color="auto" w:fill="auto"/>
          <w:vAlign w:val="center"/>
        </w:tcPr>
        <w:p w14:paraId="1BDB23DB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Author: </w:t>
          </w:r>
        </w:p>
      </w:tc>
      <w:tc>
        <w:tcPr>
          <w:tcW w:w="960" w:type="dxa"/>
          <w:vMerge w:val="restart"/>
          <w:shd w:val="clear" w:color="auto" w:fill="auto"/>
          <w:vAlign w:val="center"/>
        </w:tcPr>
        <w:p w14:paraId="40FB4CAB" w14:textId="1973C5FA" w:rsidR="00BB75EA" w:rsidRPr="00C71CC8" w:rsidRDefault="002C5626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</w:p>
      </w:tc>
    </w:tr>
    <w:tr w:rsidR="00BB75EA" w:rsidRPr="002469AC" w14:paraId="59FAD46C" w14:textId="77777777" w:rsidTr="00E043FA">
      <w:trPr>
        <w:trHeight w:hRule="exact" w:val="284"/>
      </w:trPr>
      <w:tc>
        <w:tcPr>
          <w:tcW w:w="3158" w:type="dxa"/>
          <w:vMerge/>
          <w:shd w:val="clear" w:color="auto" w:fill="auto"/>
        </w:tcPr>
        <w:p w14:paraId="6F3028AA" w14:textId="77777777"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980" w:type="dxa"/>
          <w:shd w:val="clear" w:color="auto" w:fill="auto"/>
          <w:vAlign w:val="center"/>
        </w:tcPr>
        <w:p w14:paraId="2594FCCB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990" w:type="dxa"/>
          <w:shd w:val="clear" w:color="auto" w:fill="auto"/>
          <w:vAlign w:val="center"/>
        </w:tcPr>
        <w:p w14:paraId="5FB2B51C" w14:textId="77777777" w:rsidR="00BB75EA" w:rsidRPr="00BB75EA" w:rsidRDefault="00D843E4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00" w:type="dxa"/>
          <w:vMerge/>
          <w:shd w:val="clear" w:color="auto" w:fill="auto"/>
          <w:vAlign w:val="center"/>
        </w:tcPr>
        <w:p w14:paraId="65DAEA4E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80" w:type="dxa"/>
          <w:vMerge/>
          <w:shd w:val="clear" w:color="auto" w:fill="auto"/>
          <w:vAlign w:val="center"/>
        </w:tcPr>
        <w:p w14:paraId="1A5BAB33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530" w:type="dxa"/>
          <w:vMerge/>
          <w:shd w:val="clear" w:color="auto" w:fill="auto"/>
          <w:vAlign w:val="center"/>
        </w:tcPr>
        <w:p w14:paraId="49C3767A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960" w:type="dxa"/>
          <w:vMerge/>
          <w:shd w:val="clear" w:color="auto" w:fill="auto"/>
          <w:vAlign w:val="center"/>
        </w:tcPr>
        <w:p w14:paraId="6AA513F0" w14:textId="77777777" w:rsid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</w:p>
      </w:tc>
    </w:tr>
    <w:tr w:rsidR="00BB75EA" w:rsidRPr="002469AC" w14:paraId="110F607B" w14:textId="77777777" w:rsidTr="00E043FA">
      <w:trPr>
        <w:trHeight w:hRule="exact" w:val="634"/>
      </w:trPr>
      <w:tc>
        <w:tcPr>
          <w:tcW w:w="3158" w:type="dxa"/>
          <w:shd w:val="clear" w:color="auto" w:fill="auto"/>
        </w:tcPr>
        <w:p w14:paraId="06B42534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980" w:type="dxa"/>
          <w:shd w:val="clear" w:color="auto" w:fill="auto"/>
          <w:vAlign w:val="center"/>
        </w:tcPr>
        <w:p w14:paraId="4803F9EE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5B980895" w14:textId="77777777" w:rsidR="00BB75EA" w:rsidRPr="00BB75EA" w:rsidRDefault="00BB75EA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990" w:type="dxa"/>
          <w:shd w:val="clear" w:color="auto" w:fill="auto"/>
          <w:vAlign w:val="center"/>
        </w:tcPr>
        <w:p w14:paraId="728E3642" w14:textId="77777777" w:rsidR="00BB75EA" w:rsidRPr="00BB75EA" w:rsidRDefault="00BA4A41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aeg</w:t>
          </w:r>
        </w:p>
      </w:tc>
      <w:tc>
        <w:tcPr>
          <w:tcW w:w="900" w:type="dxa"/>
          <w:shd w:val="clear" w:color="auto" w:fill="auto"/>
          <w:vAlign w:val="center"/>
        </w:tcPr>
        <w:p w14:paraId="54C48506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080" w:type="dxa"/>
          <w:shd w:val="clear" w:color="auto" w:fill="auto"/>
          <w:vAlign w:val="center"/>
        </w:tcPr>
        <w:p w14:paraId="12302B8C" w14:textId="1C68538F" w:rsidR="00BB75EA" w:rsidRPr="00BB75EA" w:rsidRDefault="002C5626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03/03/22</w:t>
          </w:r>
        </w:p>
      </w:tc>
      <w:tc>
        <w:tcPr>
          <w:tcW w:w="1530" w:type="dxa"/>
          <w:shd w:val="clear" w:color="auto" w:fill="auto"/>
          <w:vAlign w:val="center"/>
        </w:tcPr>
        <w:p w14:paraId="5D0350B5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</w:p>
      </w:tc>
      <w:tc>
        <w:tcPr>
          <w:tcW w:w="960" w:type="dxa"/>
          <w:shd w:val="clear" w:color="auto" w:fill="auto"/>
          <w:vAlign w:val="center"/>
        </w:tcPr>
        <w:p w14:paraId="633C0818" w14:textId="75E43818" w:rsidR="00BB75EA" w:rsidRPr="00C71CC8" w:rsidRDefault="00FB0650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</w:p>
      </w:tc>
    </w:tr>
  </w:tbl>
  <w:p w14:paraId="15F50768" w14:textId="77777777" w:rsidR="00BB75EA" w:rsidRDefault="00BB75EA" w:rsidP="00BB75EA">
    <w:pPr>
      <w:pStyle w:val="Header"/>
    </w:pPr>
  </w:p>
  <w:p w14:paraId="7429E783" w14:textId="77777777" w:rsidR="00305724" w:rsidRDefault="00305724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D925" w14:textId="77777777" w:rsidR="002C5626" w:rsidRDefault="002C5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332584">
    <w:abstractNumId w:val="8"/>
  </w:num>
  <w:num w:numId="2" w16cid:durableId="1002514931">
    <w:abstractNumId w:val="3"/>
  </w:num>
  <w:num w:numId="3" w16cid:durableId="376784037">
    <w:abstractNumId w:val="1"/>
  </w:num>
  <w:num w:numId="4" w16cid:durableId="1669290183">
    <w:abstractNumId w:val="0"/>
  </w:num>
  <w:num w:numId="5" w16cid:durableId="1778870289">
    <w:abstractNumId w:val="2"/>
  </w:num>
  <w:num w:numId="6" w16cid:durableId="477307386">
    <w:abstractNumId w:val="5"/>
  </w:num>
  <w:num w:numId="7" w16cid:durableId="462623619">
    <w:abstractNumId w:val="6"/>
  </w:num>
  <w:num w:numId="8" w16cid:durableId="831529599">
    <w:abstractNumId w:val="4"/>
  </w:num>
  <w:num w:numId="9" w16cid:durableId="1386562499">
    <w:abstractNumId w:val="9"/>
  </w:num>
  <w:num w:numId="10" w16cid:durableId="895436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9B"/>
    <w:rsid w:val="00013F33"/>
    <w:rsid w:val="00015039"/>
    <w:rsid w:val="000426DE"/>
    <w:rsid w:val="00051E3D"/>
    <w:rsid w:val="00070EDC"/>
    <w:rsid w:val="00080725"/>
    <w:rsid w:val="000870A8"/>
    <w:rsid w:val="000970C5"/>
    <w:rsid w:val="000973B5"/>
    <w:rsid w:val="000B4E53"/>
    <w:rsid w:val="000C12B0"/>
    <w:rsid w:val="000F0FBC"/>
    <w:rsid w:val="000F447E"/>
    <w:rsid w:val="001018ED"/>
    <w:rsid w:val="001062FE"/>
    <w:rsid w:val="00110043"/>
    <w:rsid w:val="0011082A"/>
    <w:rsid w:val="001109E0"/>
    <w:rsid w:val="001511FA"/>
    <w:rsid w:val="0016226D"/>
    <w:rsid w:val="00170B6A"/>
    <w:rsid w:val="001A0423"/>
    <w:rsid w:val="001A0477"/>
    <w:rsid w:val="001B6F59"/>
    <w:rsid w:val="001D2989"/>
    <w:rsid w:val="00200F12"/>
    <w:rsid w:val="00202155"/>
    <w:rsid w:val="00203F38"/>
    <w:rsid w:val="00204166"/>
    <w:rsid w:val="0020559E"/>
    <w:rsid w:val="002116EC"/>
    <w:rsid w:val="00215ABD"/>
    <w:rsid w:val="00243663"/>
    <w:rsid w:val="002452A7"/>
    <w:rsid w:val="00250E74"/>
    <w:rsid w:val="0025273A"/>
    <w:rsid w:val="0027398B"/>
    <w:rsid w:val="002A61F4"/>
    <w:rsid w:val="002C14B6"/>
    <w:rsid w:val="002C5626"/>
    <w:rsid w:val="003002F8"/>
    <w:rsid w:val="003045C5"/>
    <w:rsid w:val="00305724"/>
    <w:rsid w:val="0030748D"/>
    <w:rsid w:val="0030778F"/>
    <w:rsid w:val="00307B5A"/>
    <w:rsid w:val="00310B19"/>
    <w:rsid w:val="0032723A"/>
    <w:rsid w:val="00327CB3"/>
    <w:rsid w:val="00333C3F"/>
    <w:rsid w:val="0035030C"/>
    <w:rsid w:val="0035599B"/>
    <w:rsid w:val="003A70E9"/>
    <w:rsid w:val="003B3386"/>
    <w:rsid w:val="003B6527"/>
    <w:rsid w:val="003C4D05"/>
    <w:rsid w:val="003C78AF"/>
    <w:rsid w:val="003E513B"/>
    <w:rsid w:val="003E7FE2"/>
    <w:rsid w:val="00406937"/>
    <w:rsid w:val="004155DC"/>
    <w:rsid w:val="00420366"/>
    <w:rsid w:val="00425890"/>
    <w:rsid w:val="0042779B"/>
    <w:rsid w:val="00440481"/>
    <w:rsid w:val="004530F5"/>
    <w:rsid w:val="00464BF1"/>
    <w:rsid w:val="00493168"/>
    <w:rsid w:val="00497905"/>
    <w:rsid w:val="004B6A1F"/>
    <w:rsid w:val="004C3674"/>
    <w:rsid w:val="004D5473"/>
    <w:rsid w:val="004E552F"/>
    <w:rsid w:val="004E5FEF"/>
    <w:rsid w:val="004F090B"/>
    <w:rsid w:val="004F2BC5"/>
    <w:rsid w:val="004F5344"/>
    <w:rsid w:val="004F5672"/>
    <w:rsid w:val="00501127"/>
    <w:rsid w:val="00525BF5"/>
    <w:rsid w:val="00532DDB"/>
    <w:rsid w:val="0053461F"/>
    <w:rsid w:val="00537CD8"/>
    <w:rsid w:val="0055743B"/>
    <w:rsid w:val="005609F7"/>
    <w:rsid w:val="00564421"/>
    <w:rsid w:val="0056638E"/>
    <w:rsid w:val="0057237C"/>
    <w:rsid w:val="00575608"/>
    <w:rsid w:val="0059630A"/>
    <w:rsid w:val="005B6318"/>
    <w:rsid w:val="005C246E"/>
    <w:rsid w:val="005D2EFE"/>
    <w:rsid w:val="005D30C3"/>
    <w:rsid w:val="005D49F7"/>
    <w:rsid w:val="005D5C6D"/>
    <w:rsid w:val="005E0910"/>
    <w:rsid w:val="005E2C5E"/>
    <w:rsid w:val="0062574C"/>
    <w:rsid w:val="00626D35"/>
    <w:rsid w:val="006306C3"/>
    <w:rsid w:val="00644D20"/>
    <w:rsid w:val="0065793C"/>
    <w:rsid w:val="00661EE7"/>
    <w:rsid w:val="00672F0B"/>
    <w:rsid w:val="006778D4"/>
    <w:rsid w:val="00680EF6"/>
    <w:rsid w:val="006A69F8"/>
    <w:rsid w:val="006D0EDB"/>
    <w:rsid w:val="006D1A50"/>
    <w:rsid w:val="006F6CD0"/>
    <w:rsid w:val="00700811"/>
    <w:rsid w:val="00702CAF"/>
    <w:rsid w:val="00703E16"/>
    <w:rsid w:val="00713522"/>
    <w:rsid w:val="00734B75"/>
    <w:rsid w:val="0076643D"/>
    <w:rsid w:val="00767F1B"/>
    <w:rsid w:val="0078230D"/>
    <w:rsid w:val="00782E71"/>
    <w:rsid w:val="007847ED"/>
    <w:rsid w:val="0079273C"/>
    <w:rsid w:val="007A2094"/>
    <w:rsid w:val="007C2259"/>
    <w:rsid w:val="007C2BE1"/>
    <w:rsid w:val="007C52CA"/>
    <w:rsid w:val="007D7E26"/>
    <w:rsid w:val="007E00BA"/>
    <w:rsid w:val="007E2235"/>
    <w:rsid w:val="007E300E"/>
    <w:rsid w:val="007F43F7"/>
    <w:rsid w:val="007F7B9B"/>
    <w:rsid w:val="008046B2"/>
    <w:rsid w:val="0080699D"/>
    <w:rsid w:val="00807EF0"/>
    <w:rsid w:val="0084381B"/>
    <w:rsid w:val="00844B2E"/>
    <w:rsid w:val="00845F3D"/>
    <w:rsid w:val="0086338B"/>
    <w:rsid w:val="008635C4"/>
    <w:rsid w:val="008810B7"/>
    <w:rsid w:val="00890E6C"/>
    <w:rsid w:val="008A17A3"/>
    <w:rsid w:val="008A2CC6"/>
    <w:rsid w:val="008B5CA6"/>
    <w:rsid w:val="008B7C37"/>
    <w:rsid w:val="008C5931"/>
    <w:rsid w:val="008D40E4"/>
    <w:rsid w:val="008D4B40"/>
    <w:rsid w:val="008D680A"/>
    <w:rsid w:val="008E51AD"/>
    <w:rsid w:val="008E76D2"/>
    <w:rsid w:val="008F5AC3"/>
    <w:rsid w:val="00900071"/>
    <w:rsid w:val="00910587"/>
    <w:rsid w:val="00920826"/>
    <w:rsid w:val="0093579D"/>
    <w:rsid w:val="009517A5"/>
    <w:rsid w:val="00952CBC"/>
    <w:rsid w:val="00953729"/>
    <w:rsid w:val="00963C50"/>
    <w:rsid w:val="009A0439"/>
    <w:rsid w:val="009B5022"/>
    <w:rsid w:val="009B784C"/>
    <w:rsid w:val="009C738B"/>
    <w:rsid w:val="009E59CC"/>
    <w:rsid w:val="009E755E"/>
    <w:rsid w:val="009F04A4"/>
    <w:rsid w:val="00A00446"/>
    <w:rsid w:val="00A00903"/>
    <w:rsid w:val="00A02A2E"/>
    <w:rsid w:val="00A03412"/>
    <w:rsid w:val="00A10309"/>
    <w:rsid w:val="00A17C19"/>
    <w:rsid w:val="00A17D35"/>
    <w:rsid w:val="00A211F4"/>
    <w:rsid w:val="00A23917"/>
    <w:rsid w:val="00A26531"/>
    <w:rsid w:val="00A27B85"/>
    <w:rsid w:val="00A33736"/>
    <w:rsid w:val="00A36F3E"/>
    <w:rsid w:val="00A37AED"/>
    <w:rsid w:val="00A47651"/>
    <w:rsid w:val="00A54512"/>
    <w:rsid w:val="00A61DBD"/>
    <w:rsid w:val="00A64579"/>
    <w:rsid w:val="00A753CD"/>
    <w:rsid w:val="00A869D0"/>
    <w:rsid w:val="00A86F82"/>
    <w:rsid w:val="00A93837"/>
    <w:rsid w:val="00AB168D"/>
    <w:rsid w:val="00AB6005"/>
    <w:rsid w:val="00AB6897"/>
    <w:rsid w:val="00AC4DEB"/>
    <w:rsid w:val="00AF37FE"/>
    <w:rsid w:val="00B04585"/>
    <w:rsid w:val="00B20C8F"/>
    <w:rsid w:val="00B24E2A"/>
    <w:rsid w:val="00B25D00"/>
    <w:rsid w:val="00B305DC"/>
    <w:rsid w:val="00B37A50"/>
    <w:rsid w:val="00B44D5E"/>
    <w:rsid w:val="00B66740"/>
    <w:rsid w:val="00B77D72"/>
    <w:rsid w:val="00B80923"/>
    <w:rsid w:val="00B81C2A"/>
    <w:rsid w:val="00B91700"/>
    <w:rsid w:val="00B956AF"/>
    <w:rsid w:val="00BA4A41"/>
    <w:rsid w:val="00BB75EA"/>
    <w:rsid w:val="00BC5886"/>
    <w:rsid w:val="00BC6D5D"/>
    <w:rsid w:val="00BD237B"/>
    <w:rsid w:val="00BD3385"/>
    <w:rsid w:val="00BE117C"/>
    <w:rsid w:val="00BF2159"/>
    <w:rsid w:val="00C265FA"/>
    <w:rsid w:val="00C3152D"/>
    <w:rsid w:val="00C41E14"/>
    <w:rsid w:val="00C44711"/>
    <w:rsid w:val="00C56245"/>
    <w:rsid w:val="00C61C46"/>
    <w:rsid w:val="00C632EA"/>
    <w:rsid w:val="00C663E3"/>
    <w:rsid w:val="00C701C6"/>
    <w:rsid w:val="00C80EDF"/>
    <w:rsid w:val="00C90E7E"/>
    <w:rsid w:val="00C934E1"/>
    <w:rsid w:val="00CA0FC5"/>
    <w:rsid w:val="00CA343E"/>
    <w:rsid w:val="00CD559F"/>
    <w:rsid w:val="00CE44CA"/>
    <w:rsid w:val="00CE49AF"/>
    <w:rsid w:val="00D0628A"/>
    <w:rsid w:val="00D06628"/>
    <w:rsid w:val="00D27E7B"/>
    <w:rsid w:val="00D43CEC"/>
    <w:rsid w:val="00D4564E"/>
    <w:rsid w:val="00D61E8E"/>
    <w:rsid w:val="00D63723"/>
    <w:rsid w:val="00D67864"/>
    <w:rsid w:val="00D707BB"/>
    <w:rsid w:val="00D708D9"/>
    <w:rsid w:val="00D76BA8"/>
    <w:rsid w:val="00D843E4"/>
    <w:rsid w:val="00D958A1"/>
    <w:rsid w:val="00DA2085"/>
    <w:rsid w:val="00DA49A5"/>
    <w:rsid w:val="00DC0A45"/>
    <w:rsid w:val="00DC712F"/>
    <w:rsid w:val="00DF2B10"/>
    <w:rsid w:val="00E104B0"/>
    <w:rsid w:val="00E26501"/>
    <w:rsid w:val="00E40A10"/>
    <w:rsid w:val="00E5095A"/>
    <w:rsid w:val="00E55FAA"/>
    <w:rsid w:val="00E57764"/>
    <w:rsid w:val="00E6616F"/>
    <w:rsid w:val="00E726BF"/>
    <w:rsid w:val="00E80915"/>
    <w:rsid w:val="00E836B0"/>
    <w:rsid w:val="00E906F0"/>
    <w:rsid w:val="00E94E10"/>
    <w:rsid w:val="00E94F2C"/>
    <w:rsid w:val="00E9764A"/>
    <w:rsid w:val="00EA0EFB"/>
    <w:rsid w:val="00EB2AA5"/>
    <w:rsid w:val="00EB7B89"/>
    <w:rsid w:val="00EC4CC0"/>
    <w:rsid w:val="00ED1EE1"/>
    <w:rsid w:val="00ED53A4"/>
    <w:rsid w:val="00ED57C8"/>
    <w:rsid w:val="00F11C43"/>
    <w:rsid w:val="00F15793"/>
    <w:rsid w:val="00F2008A"/>
    <w:rsid w:val="00F216A7"/>
    <w:rsid w:val="00F2577D"/>
    <w:rsid w:val="00F26C79"/>
    <w:rsid w:val="00F325AB"/>
    <w:rsid w:val="00F46491"/>
    <w:rsid w:val="00F51A4E"/>
    <w:rsid w:val="00F65F92"/>
    <w:rsid w:val="00FB0650"/>
    <w:rsid w:val="00FD2973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040C5"/>
  <w15:docId w15:val="{0D106CA4-50A8-4085-80B0-9A49076F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0d4f0993-99cf-4291-b2d3-554c0f4ce4a1@namprd07.prod.outlook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son_PC\Downloads\EN-002%20-%20ECO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F742FCD8A045138E4F8F2E715F9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E0EC1-E13C-4046-8C47-C3EA03BC188B}"/>
      </w:docPartPr>
      <w:docPartBody>
        <w:p w:rsidR="00944BB9" w:rsidRDefault="00CD7905">
          <w:pPr>
            <w:pStyle w:val="45F742FCD8A045138E4F8F2E715F919C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53C97E34CDF84FA993AF4796B6229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08596-BCD2-458D-BE81-4D858A29002E}"/>
      </w:docPartPr>
      <w:docPartBody>
        <w:p w:rsidR="00944BB9" w:rsidRDefault="00CD7905">
          <w:pPr>
            <w:pStyle w:val="53C97E34CDF84FA993AF4796B62297A3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E913433ED5514101BE6E72E76F93D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CA7D4-33CF-4E82-9770-0D0D1BB30773}"/>
      </w:docPartPr>
      <w:docPartBody>
        <w:p w:rsidR="00944BB9" w:rsidRDefault="00CD7905">
          <w:pPr>
            <w:pStyle w:val="E913433ED5514101BE6E72E76F93D618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43DC0600C0D443A0B8A17BDDD6268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08ABC-9700-4FE8-8D26-467F8148BDA8}"/>
      </w:docPartPr>
      <w:docPartBody>
        <w:p w:rsidR="00944BB9" w:rsidRDefault="00CD7905">
          <w:pPr>
            <w:pStyle w:val="43DC0600C0D443A0B8A17BDDD6268F4A"/>
          </w:pPr>
          <w:r>
            <w:rPr>
              <w:rStyle w:val="PlaceholderText"/>
            </w:rPr>
            <w:t>Briefly summarize the problem and the solution</w:t>
          </w:r>
        </w:p>
      </w:docPartBody>
    </w:docPart>
    <w:docPart>
      <w:docPartPr>
        <w:name w:val="0DBB03AD15C244128907389926734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49C5-5030-4B12-8C0A-21223115DD58}"/>
      </w:docPartPr>
      <w:docPartBody>
        <w:p w:rsidR="00944BB9" w:rsidRDefault="00CD7905">
          <w:pPr>
            <w:pStyle w:val="0DBB03AD15C244128907389926734C8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A937E26DA1F481FB5F6D701DF62F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CD3A9-6EFB-44B5-A08A-AC3D3E462672}"/>
      </w:docPartPr>
      <w:docPartBody>
        <w:p w:rsidR="00944BB9" w:rsidRDefault="00CD7905">
          <w:pPr>
            <w:pStyle w:val="EA937E26DA1F481FB5F6D701DF62F661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18C6B58E29D84A9393DA4C088E794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60265-2BB5-403B-B3E7-DDCC784ECE70}"/>
      </w:docPartPr>
      <w:docPartBody>
        <w:p w:rsidR="00944BB9" w:rsidRDefault="00CD7905">
          <w:pPr>
            <w:pStyle w:val="18C6B58E29D84A9393DA4C088E794D6B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  <w:docPart>
      <w:docPartPr>
        <w:name w:val="C2D953E744C94FE9900A4BA2AC3BF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6137A-3A33-4B3B-88E5-39246CA62CE8}"/>
      </w:docPartPr>
      <w:docPartBody>
        <w:p w:rsidR="00944BB9" w:rsidRDefault="00CD7905">
          <w:pPr>
            <w:pStyle w:val="C2D953E744C94FE9900A4BA2AC3BFFC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8A33ADC55B2549E6B03238BA989A5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45124-BF9C-4446-8AAA-50A050EA54E4}"/>
      </w:docPartPr>
      <w:docPartBody>
        <w:p w:rsidR="00944BB9" w:rsidRDefault="00CD7905">
          <w:pPr>
            <w:pStyle w:val="8A33ADC55B2549E6B03238BA989A5157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593AE195C0444739998D3ACEBC60A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0139B-5817-4C82-9E7C-C669F2F90CC6}"/>
      </w:docPartPr>
      <w:docPartBody>
        <w:p w:rsidR="00944BB9" w:rsidRDefault="00CD7905">
          <w:pPr>
            <w:pStyle w:val="593AE195C0444739998D3ACEBC60ACD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567D1E63AC284C6D9AA2C899AFF53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271A4-CA97-4F65-BC5B-E480C0314D8A}"/>
      </w:docPartPr>
      <w:docPartBody>
        <w:p w:rsidR="00944BB9" w:rsidRDefault="00CD7905">
          <w:pPr>
            <w:pStyle w:val="567D1E63AC284C6D9AA2C899AFF53304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33B59FFE59134E2FAB9F24B74A910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8F275-1100-492F-B24F-FE9A51E8C789}"/>
      </w:docPartPr>
      <w:docPartBody>
        <w:p w:rsidR="00944BB9" w:rsidRDefault="00CD7905">
          <w:pPr>
            <w:pStyle w:val="33B59FFE59134E2FAB9F24B74A910220"/>
          </w:pPr>
          <w:r w:rsidRPr="00C934E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6FB"/>
    <w:rsid w:val="00290745"/>
    <w:rsid w:val="0049038F"/>
    <w:rsid w:val="005D415A"/>
    <w:rsid w:val="00632CA0"/>
    <w:rsid w:val="006802FD"/>
    <w:rsid w:val="006A267B"/>
    <w:rsid w:val="006D76FB"/>
    <w:rsid w:val="006F7936"/>
    <w:rsid w:val="00730678"/>
    <w:rsid w:val="0079368B"/>
    <w:rsid w:val="0091784D"/>
    <w:rsid w:val="00944BB9"/>
    <w:rsid w:val="00B62194"/>
    <w:rsid w:val="00C742A4"/>
    <w:rsid w:val="00CD7905"/>
    <w:rsid w:val="00E703FA"/>
    <w:rsid w:val="00F25B48"/>
    <w:rsid w:val="00F9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4BB9"/>
    <w:rPr>
      <w:color w:val="808080"/>
    </w:rPr>
  </w:style>
  <w:style w:type="paragraph" w:customStyle="1" w:styleId="45F742FCD8A045138E4F8F2E715F919C">
    <w:name w:val="45F742FCD8A045138E4F8F2E715F919C"/>
  </w:style>
  <w:style w:type="paragraph" w:customStyle="1" w:styleId="53C97E34CDF84FA993AF4796B62297A3">
    <w:name w:val="53C97E34CDF84FA993AF4796B62297A3"/>
  </w:style>
  <w:style w:type="paragraph" w:customStyle="1" w:styleId="E913433ED5514101BE6E72E76F93D618">
    <w:name w:val="E913433ED5514101BE6E72E76F93D618"/>
  </w:style>
  <w:style w:type="paragraph" w:customStyle="1" w:styleId="43DC0600C0D443A0B8A17BDDD6268F4A">
    <w:name w:val="43DC0600C0D443A0B8A17BDDD6268F4A"/>
  </w:style>
  <w:style w:type="paragraph" w:customStyle="1" w:styleId="0DBB03AD15C244128907389926734C80">
    <w:name w:val="0DBB03AD15C244128907389926734C80"/>
  </w:style>
  <w:style w:type="paragraph" w:customStyle="1" w:styleId="EA937E26DA1F481FB5F6D701DF62F661">
    <w:name w:val="EA937E26DA1F481FB5F6D701DF62F661"/>
  </w:style>
  <w:style w:type="paragraph" w:customStyle="1" w:styleId="18C6B58E29D84A9393DA4C088E794D6B">
    <w:name w:val="18C6B58E29D84A9393DA4C088E794D6B"/>
  </w:style>
  <w:style w:type="paragraph" w:customStyle="1" w:styleId="C2D953E744C94FE9900A4BA2AC3BFFCC">
    <w:name w:val="C2D953E744C94FE9900A4BA2AC3BFFCC"/>
  </w:style>
  <w:style w:type="paragraph" w:customStyle="1" w:styleId="8A33ADC55B2549E6B03238BA989A5157">
    <w:name w:val="8A33ADC55B2549E6B03238BA989A5157"/>
  </w:style>
  <w:style w:type="paragraph" w:customStyle="1" w:styleId="593AE195C0444739998D3ACEBC60ACD0">
    <w:name w:val="593AE195C0444739998D3ACEBC60ACD0"/>
  </w:style>
  <w:style w:type="paragraph" w:customStyle="1" w:styleId="567D1E63AC284C6D9AA2C899AFF53304">
    <w:name w:val="567D1E63AC284C6D9AA2C899AFF53304"/>
  </w:style>
  <w:style w:type="paragraph" w:customStyle="1" w:styleId="33B59FFE59134E2FAB9F24B74A910220">
    <w:name w:val="33B59FFE59134E2FAB9F24B74A9102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MIKE-1830906781-91</_dlc_DocId>
    <_dlc_DocIdUrl xmlns="87a550cc-9d09-4d38-a0b5-6b293e2a0501">
      <Url>https://videoray.sharepoint.com/operations/iso9001/_layouts/15/DocIdRedir.aspx?ID=MIKE-1830906781-91</Url>
      <Description>MIKE-1830906781-91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A818015BE2789942895154F5856E315C" ma:contentTypeVersion="7" ma:contentTypeDescription="Fill out this form." ma:contentTypeScope="" ma:versionID="ae0f90c6067b18f5c0f33bdc3baeb968">
  <xsd:schema xmlns:xsd="http://www.w3.org/2001/XMLSchema" xmlns:xs="http://www.w3.org/2001/XMLSchema" xmlns:p="http://schemas.microsoft.com/office/2006/metadata/properties" xmlns:ns1="http://schemas.microsoft.com/sharepoint/v3" xmlns:ns2="87a550cc-9d09-4d38-a0b5-6b293e2a0501" xmlns:ns3="85a32fdb-17be-43eb-bf72-9d2e939005b7" targetNamespace="http://schemas.microsoft.com/office/2006/metadata/properties" ma:root="true" ma:fieldsID="e1b465e058d19ad83a04f2a474c2e433" ns1:_="" ns2:_="" ns3:_="">
    <xsd:import namespace="http://schemas.microsoft.com/sharepoint/v3"/>
    <xsd:import namespace="87a550cc-9d09-4d38-a0b5-6b293e2a0501"/>
    <xsd:import namespace="85a32fdb-17be-43eb-bf72-9d2e939005b7"/>
    <xsd:element name="properties">
      <xsd:complexType>
        <xsd:sequence>
          <xsd:element name="documentManagement">
            <xsd:complexType>
              <xsd:all>
                <xsd:element ref="ns1:ShowCombineView" minOccurs="0"/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CombineView" ma:index="8" nillable="true" ma:displayName="Show Combine View" ma:hidden="true" ma:internalName="ShowCombineView">
      <xsd:simpleType>
        <xsd:restriction base="dms:Text"/>
      </xsd:simpleType>
    </xsd:element>
    <xsd:element name="ShowRepairView" ma:index="10" nillable="true" ma:displayName="Show Repair View" ma:hidden="true" ma:internalName="ShowRepairView">
      <xsd:simpleType>
        <xsd:restriction base="dms:Text"/>
      </xsd:simpleType>
    </xsd:element>
    <xsd:element name="TemplateUrl" ma:index="11" nillable="true" ma:displayName="Template Link" ma:hidden="true" ma:internalName="TemplateUrl">
      <xsd:simpleType>
        <xsd:restriction base="dms:Text"/>
      </xsd:simpleType>
    </xsd:element>
    <xsd:element name="xd_ProgID" ma:index="12" nillable="true" ma:displayName="HTML File Link" ma:hidden="true" ma:internalName="xd_Prog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32fdb-17be-43eb-bf72-9d2e93900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073B5-BADD-4153-85A1-E1BFE4EF4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3C269BA-4AC4-4EA5-8CDC-489B07273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a550cc-9d09-4d38-a0b5-6b293e2a0501"/>
    <ds:schemaRef ds:uri="85a32fdb-17be-43eb-bf72-9d2e93900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 (2)</Template>
  <TotalTime>107</TotalTime>
  <Pages>3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Jason_PC</dc:creator>
  <cp:lastModifiedBy>Andy Goldstein</cp:lastModifiedBy>
  <cp:revision>21</cp:revision>
  <cp:lastPrinted>2022-06-24T15:16:00Z</cp:lastPrinted>
  <dcterms:created xsi:type="dcterms:W3CDTF">2020-02-14T16:57:00Z</dcterms:created>
  <dcterms:modified xsi:type="dcterms:W3CDTF">2022-06-24T15:16:00Z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0x01010100A818015BE2789942895154F5856E315C</vt:lpwstr>
  </property>
  <property fmtid="{D5CDD505-2E9C-101B-9397-08002B2CF9AE}" pid="3" name="_dlc_DocIdItemGuid">
    <vt:lpwstr>c0c30ab4-ce5f-4f87-b1d9-72417c101642</vt:lpwstr>
  </property>
</Properties>
</file>